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FF9" w:rsidRDefault="00C96FF9" w:rsidP="00C96FF9">
      <w:pPr>
        <w:spacing w:line="500" w:lineRule="exact"/>
        <w:ind w:leftChars="-1" w:left="31680" w:firstLine="2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青海省通用航空集团有限公司应聘报名表</w:t>
      </w:r>
    </w:p>
    <w:tbl>
      <w:tblPr>
        <w:tblpPr w:leftFromText="180" w:rightFromText="180" w:vertAnchor="text" w:horzAnchor="page" w:tblpX="1147" w:tblpY="214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63"/>
        <w:gridCol w:w="270"/>
        <w:gridCol w:w="570"/>
        <w:gridCol w:w="690"/>
        <w:gridCol w:w="360"/>
        <w:gridCol w:w="776"/>
        <w:gridCol w:w="484"/>
        <w:gridCol w:w="776"/>
        <w:gridCol w:w="1356"/>
        <w:gridCol w:w="1517"/>
        <w:gridCol w:w="2210"/>
      </w:tblGrid>
      <w:tr w:rsidR="00C96FF9" w:rsidRPr="00EA6E77" w:rsidTr="00425EB7">
        <w:trPr>
          <w:cantSplit/>
          <w:trHeight w:val="768"/>
        </w:trPr>
        <w:tc>
          <w:tcPr>
            <w:tcW w:w="1008" w:type="dxa"/>
            <w:gridSpan w:val="3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517" w:type="dxa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caps/>
                <w:sz w:val="24"/>
              </w:rPr>
            </w:pPr>
          </w:p>
        </w:tc>
        <w:tc>
          <w:tcPr>
            <w:tcW w:w="2210" w:type="dxa"/>
            <w:vMerge w:val="restart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762"/>
        </w:trPr>
        <w:tc>
          <w:tcPr>
            <w:tcW w:w="1008" w:type="dxa"/>
            <w:gridSpan w:val="3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17" w:type="dxa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0" w:type="dxa"/>
            <w:vMerge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775"/>
        </w:trPr>
        <w:tc>
          <w:tcPr>
            <w:tcW w:w="1008" w:type="dxa"/>
            <w:gridSpan w:val="3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身高</w:t>
            </w: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健康状况</w:t>
            </w:r>
          </w:p>
        </w:tc>
        <w:tc>
          <w:tcPr>
            <w:tcW w:w="1517" w:type="dxa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0" w:type="dxa"/>
            <w:vMerge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775"/>
        </w:trPr>
        <w:tc>
          <w:tcPr>
            <w:tcW w:w="1008" w:type="dxa"/>
            <w:gridSpan w:val="3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身份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证号</w:t>
            </w:r>
          </w:p>
        </w:tc>
        <w:tc>
          <w:tcPr>
            <w:tcW w:w="2396" w:type="dxa"/>
            <w:gridSpan w:val="4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2873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0" w:type="dxa"/>
            <w:vMerge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770"/>
        </w:trPr>
        <w:tc>
          <w:tcPr>
            <w:tcW w:w="1008" w:type="dxa"/>
            <w:gridSpan w:val="3"/>
            <w:vMerge w:val="restart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学历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全日制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教育</w:t>
            </w:r>
          </w:p>
        </w:tc>
        <w:tc>
          <w:tcPr>
            <w:tcW w:w="2396" w:type="dxa"/>
            <w:gridSpan w:val="4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毕业院校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系及专业</w:t>
            </w:r>
          </w:p>
        </w:tc>
        <w:tc>
          <w:tcPr>
            <w:tcW w:w="3727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769"/>
        </w:trPr>
        <w:tc>
          <w:tcPr>
            <w:tcW w:w="1008" w:type="dxa"/>
            <w:gridSpan w:val="3"/>
            <w:vMerge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在职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教育</w:t>
            </w:r>
          </w:p>
        </w:tc>
        <w:tc>
          <w:tcPr>
            <w:tcW w:w="2396" w:type="dxa"/>
            <w:gridSpan w:val="4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毕业院校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系及专业</w:t>
            </w:r>
          </w:p>
        </w:tc>
        <w:tc>
          <w:tcPr>
            <w:tcW w:w="3727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597"/>
        </w:trPr>
        <w:tc>
          <w:tcPr>
            <w:tcW w:w="2268" w:type="dxa"/>
            <w:gridSpan w:val="5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有何专业特长</w:t>
            </w:r>
          </w:p>
        </w:tc>
        <w:tc>
          <w:tcPr>
            <w:tcW w:w="7479" w:type="dxa"/>
            <w:gridSpan w:val="7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trHeight w:val="589"/>
        </w:trPr>
        <w:tc>
          <w:tcPr>
            <w:tcW w:w="2268" w:type="dxa"/>
            <w:gridSpan w:val="5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现工作单位及职务</w:t>
            </w:r>
          </w:p>
        </w:tc>
        <w:tc>
          <w:tcPr>
            <w:tcW w:w="7479" w:type="dxa"/>
            <w:gridSpan w:val="7"/>
            <w:vAlign w:val="center"/>
          </w:tcPr>
          <w:p w:rsidR="00C96FF9" w:rsidRPr="00EA6E77" w:rsidRDefault="00C96FF9" w:rsidP="007463D3">
            <w:pPr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trHeight w:val="589"/>
        </w:trPr>
        <w:tc>
          <w:tcPr>
            <w:tcW w:w="2268" w:type="dxa"/>
            <w:gridSpan w:val="5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应聘岗位（职务）</w:t>
            </w:r>
          </w:p>
        </w:tc>
        <w:tc>
          <w:tcPr>
            <w:tcW w:w="7479" w:type="dxa"/>
            <w:gridSpan w:val="7"/>
            <w:vAlign w:val="center"/>
          </w:tcPr>
          <w:p w:rsidR="00C96FF9" w:rsidRPr="00EA6E77" w:rsidRDefault="00C96FF9" w:rsidP="007463D3">
            <w:pPr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/>
                <w:sz w:val="24"/>
              </w:rPr>
              <w:t xml:space="preserve">                         </w:t>
            </w:r>
          </w:p>
        </w:tc>
      </w:tr>
      <w:tr w:rsidR="00C96FF9" w:rsidRPr="00EA6E77" w:rsidTr="00425EB7">
        <w:trPr>
          <w:trHeight w:val="6095"/>
        </w:trPr>
        <w:tc>
          <w:tcPr>
            <w:tcW w:w="675" w:type="dxa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工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作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简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历</w:t>
            </w: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72" w:type="dxa"/>
            <w:gridSpan w:val="11"/>
          </w:tcPr>
          <w:p w:rsidR="00C96FF9" w:rsidRDefault="00C96FF9" w:rsidP="007463D3">
            <w:pPr>
              <w:spacing w:line="360" w:lineRule="auto"/>
              <w:ind w:left="120"/>
              <w:rPr>
                <w:rFonts w:ascii="仿宋" w:eastAsia="仿宋" w:hAnsi="仿宋" w:cs="仿宋"/>
                <w:color w:val="333333"/>
                <w:sz w:val="28"/>
                <w:szCs w:val="28"/>
              </w:rPr>
            </w:pPr>
          </w:p>
          <w:p w:rsidR="00C96FF9" w:rsidRPr="00EA6E77" w:rsidRDefault="00C96FF9" w:rsidP="007463D3">
            <w:pPr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trHeight w:val="1975"/>
        </w:trPr>
        <w:tc>
          <w:tcPr>
            <w:tcW w:w="738" w:type="dxa"/>
            <w:gridSpan w:val="2"/>
            <w:vAlign w:val="center"/>
          </w:tcPr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学习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及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培训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简历</w:t>
            </w:r>
          </w:p>
        </w:tc>
        <w:tc>
          <w:tcPr>
            <w:tcW w:w="9009" w:type="dxa"/>
            <w:gridSpan w:val="10"/>
          </w:tcPr>
          <w:p w:rsidR="00C96FF9" w:rsidRPr="00EA6E77" w:rsidRDefault="00C96FF9" w:rsidP="007463D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C96FF9" w:rsidRPr="00EA6E77" w:rsidRDefault="00C96FF9" w:rsidP="007463D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trHeight w:val="1400"/>
        </w:trPr>
        <w:tc>
          <w:tcPr>
            <w:tcW w:w="738" w:type="dxa"/>
            <w:gridSpan w:val="2"/>
            <w:vAlign w:val="center"/>
          </w:tcPr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主要工作业绩简述</w:t>
            </w:r>
          </w:p>
        </w:tc>
        <w:tc>
          <w:tcPr>
            <w:tcW w:w="9009" w:type="dxa"/>
            <w:gridSpan w:val="10"/>
          </w:tcPr>
          <w:p w:rsidR="00C96FF9" w:rsidRPr="00EA6E77" w:rsidRDefault="00C96FF9" w:rsidP="007463D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trHeight w:val="1286"/>
        </w:trPr>
        <w:tc>
          <w:tcPr>
            <w:tcW w:w="738" w:type="dxa"/>
            <w:gridSpan w:val="2"/>
            <w:vAlign w:val="center"/>
          </w:tcPr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荣誉及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学术成果</w:t>
            </w:r>
          </w:p>
        </w:tc>
        <w:tc>
          <w:tcPr>
            <w:tcW w:w="9009" w:type="dxa"/>
            <w:gridSpan w:val="10"/>
            <w:vAlign w:val="center"/>
          </w:tcPr>
          <w:p w:rsidR="00C96FF9" w:rsidRPr="00EA6E77" w:rsidRDefault="00C96FF9" w:rsidP="007463D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587"/>
        </w:trPr>
        <w:tc>
          <w:tcPr>
            <w:tcW w:w="738" w:type="dxa"/>
            <w:gridSpan w:val="2"/>
            <w:vMerge w:val="restart"/>
            <w:vAlign w:val="center"/>
          </w:tcPr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家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庭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主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要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成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员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及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重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要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社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会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关</w:t>
            </w:r>
          </w:p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系</w:t>
            </w:r>
          </w:p>
        </w:tc>
        <w:tc>
          <w:tcPr>
            <w:tcW w:w="840" w:type="dxa"/>
            <w:gridSpan w:val="2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称谓</w:t>
            </w:r>
          </w:p>
        </w:tc>
        <w:tc>
          <w:tcPr>
            <w:tcW w:w="1050" w:type="dxa"/>
            <w:gridSpan w:val="2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5859" w:type="dxa"/>
            <w:gridSpan w:val="4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工作单位及职务</w:t>
            </w:r>
          </w:p>
        </w:tc>
      </w:tr>
      <w:tr w:rsidR="00C96FF9" w:rsidRPr="00EA6E77" w:rsidTr="00425EB7">
        <w:trPr>
          <w:cantSplit/>
          <w:trHeight w:val="623"/>
        </w:trPr>
        <w:tc>
          <w:tcPr>
            <w:tcW w:w="738" w:type="dxa"/>
            <w:gridSpan w:val="2"/>
            <w:vMerge/>
            <w:vAlign w:val="center"/>
          </w:tcPr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603"/>
        </w:trPr>
        <w:tc>
          <w:tcPr>
            <w:tcW w:w="738" w:type="dxa"/>
            <w:gridSpan w:val="2"/>
            <w:vMerge/>
          </w:tcPr>
          <w:p w:rsidR="00C96FF9" w:rsidRPr="00EA6E77" w:rsidRDefault="00C96FF9" w:rsidP="007463D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611"/>
        </w:trPr>
        <w:tc>
          <w:tcPr>
            <w:tcW w:w="738" w:type="dxa"/>
            <w:gridSpan w:val="2"/>
            <w:vMerge/>
          </w:tcPr>
          <w:p w:rsidR="00C96FF9" w:rsidRPr="00EA6E77" w:rsidRDefault="00C96FF9" w:rsidP="007463D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629"/>
        </w:trPr>
        <w:tc>
          <w:tcPr>
            <w:tcW w:w="738" w:type="dxa"/>
            <w:gridSpan w:val="2"/>
            <w:vMerge/>
          </w:tcPr>
          <w:p w:rsidR="00C96FF9" w:rsidRPr="00EA6E77" w:rsidRDefault="00C96FF9" w:rsidP="007463D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620"/>
        </w:trPr>
        <w:tc>
          <w:tcPr>
            <w:tcW w:w="738" w:type="dxa"/>
            <w:gridSpan w:val="2"/>
            <w:vMerge/>
          </w:tcPr>
          <w:p w:rsidR="00C96FF9" w:rsidRPr="00EA6E77" w:rsidRDefault="00C96FF9" w:rsidP="007463D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cantSplit/>
          <w:trHeight w:val="561"/>
        </w:trPr>
        <w:tc>
          <w:tcPr>
            <w:tcW w:w="738" w:type="dxa"/>
            <w:gridSpan w:val="2"/>
            <w:vMerge/>
          </w:tcPr>
          <w:p w:rsidR="00C96FF9" w:rsidRPr="00EA6E77" w:rsidRDefault="00C96FF9" w:rsidP="007463D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96FF9" w:rsidRPr="00EA6E77" w:rsidRDefault="00C96FF9" w:rsidP="007463D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C96FF9" w:rsidRPr="00EA6E77" w:rsidRDefault="00C96FF9" w:rsidP="007463D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96FF9" w:rsidRPr="00EA6E77" w:rsidTr="00425EB7">
        <w:trPr>
          <w:trHeight w:val="1406"/>
        </w:trPr>
        <w:tc>
          <w:tcPr>
            <w:tcW w:w="738" w:type="dxa"/>
            <w:gridSpan w:val="2"/>
            <w:vAlign w:val="center"/>
          </w:tcPr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其他需说明的情况</w:t>
            </w:r>
          </w:p>
        </w:tc>
        <w:tc>
          <w:tcPr>
            <w:tcW w:w="9009" w:type="dxa"/>
            <w:gridSpan w:val="10"/>
          </w:tcPr>
          <w:p w:rsidR="00C96FF9" w:rsidRDefault="00C96FF9" w:rsidP="007463D3">
            <w:pPr>
              <w:pStyle w:val="1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24"/>
              </w:rPr>
              <w:t>是否受过行政处分等处理？</w:t>
            </w:r>
            <w:r>
              <w:rPr>
                <w:rFonts w:ascii="仿宋_GB2312" w:eastAsia="仿宋_GB2312"/>
                <w:sz w:val="24"/>
              </w:rPr>
              <w:t xml:space="preserve">           </w:t>
            </w:r>
            <w:r>
              <w:rPr>
                <w:rFonts w:ascii="仿宋_GB2312" w:eastAsia="仿宋_GB2312" w:hint="eastAsia"/>
                <w:sz w:val="24"/>
              </w:rPr>
              <w:t>否</w:t>
            </w:r>
            <w:r>
              <w:rPr>
                <w:rFonts w:ascii="仿宋_GB2312" w:eastAsia="仿宋_GB2312" w:hint="eastAsia"/>
                <w:sz w:val="32"/>
              </w:rPr>
              <w:t>□</w:t>
            </w:r>
          </w:p>
          <w:p w:rsidR="00C96FF9" w:rsidRPr="00EA6E77" w:rsidRDefault="00C96FF9" w:rsidP="007463D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/>
                <w:sz w:val="24"/>
              </w:rPr>
              <w:t>2</w:t>
            </w:r>
            <w:r w:rsidRPr="00EA6E77">
              <w:rPr>
                <w:rFonts w:ascii="仿宋_GB2312" w:eastAsia="仿宋_GB2312" w:hint="eastAsia"/>
                <w:sz w:val="24"/>
              </w:rPr>
              <w:t>、</w:t>
            </w:r>
          </w:p>
          <w:p w:rsidR="00C96FF9" w:rsidRPr="00EA6E77" w:rsidRDefault="00C96FF9" w:rsidP="007463D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/>
                <w:sz w:val="24"/>
              </w:rPr>
              <w:t>3</w:t>
            </w:r>
            <w:r w:rsidRPr="00EA6E77">
              <w:rPr>
                <w:rFonts w:ascii="仿宋_GB2312" w:eastAsia="仿宋_GB2312" w:hint="eastAsia"/>
                <w:sz w:val="24"/>
              </w:rPr>
              <w:t>、</w:t>
            </w:r>
          </w:p>
        </w:tc>
      </w:tr>
      <w:tr w:rsidR="00C96FF9" w:rsidRPr="00EA6E77" w:rsidTr="00425EB7">
        <w:trPr>
          <w:trHeight w:val="1190"/>
        </w:trPr>
        <w:tc>
          <w:tcPr>
            <w:tcW w:w="738" w:type="dxa"/>
            <w:gridSpan w:val="2"/>
            <w:vAlign w:val="center"/>
          </w:tcPr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诚信申明</w:t>
            </w:r>
          </w:p>
        </w:tc>
        <w:tc>
          <w:tcPr>
            <w:tcW w:w="9009" w:type="dxa"/>
            <w:gridSpan w:val="10"/>
          </w:tcPr>
          <w:p w:rsidR="00C96FF9" w:rsidRPr="00EA6E77" w:rsidRDefault="00C96FF9" w:rsidP="00C96FF9">
            <w:pPr>
              <w:spacing w:line="520" w:lineRule="exact"/>
              <w:ind w:firstLineChars="200" w:firstLine="31680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本人保证上述所填内容均真实、准确，并对上述内容真实性负责。</w:t>
            </w:r>
          </w:p>
          <w:p w:rsidR="00C96FF9" w:rsidRPr="00EA6E77" w:rsidRDefault="00C96FF9" w:rsidP="007463D3">
            <w:pPr>
              <w:spacing w:line="520" w:lineRule="exact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/>
                <w:sz w:val="24"/>
              </w:rPr>
              <w:t xml:space="preserve">                                          </w:t>
            </w:r>
            <w:r w:rsidRPr="00EA6E77">
              <w:rPr>
                <w:rFonts w:ascii="仿宋_GB2312" w:eastAsia="仿宋_GB2312" w:hint="eastAsia"/>
                <w:sz w:val="24"/>
              </w:rPr>
              <w:t>签名：</w:t>
            </w:r>
          </w:p>
          <w:p w:rsidR="00C96FF9" w:rsidRPr="00EA6E77" w:rsidRDefault="00C96FF9" w:rsidP="007463D3">
            <w:pPr>
              <w:spacing w:line="520" w:lineRule="exact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/>
                <w:sz w:val="24"/>
              </w:rPr>
              <w:t xml:space="preserve">                                     </w:t>
            </w:r>
            <w:r w:rsidRPr="00EA6E77">
              <w:rPr>
                <w:rFonts w:ascii="仿宋_GB2312" w:eastAsia="仿宋_GB2312" w:hint="eastAsia"/>
                <w:sz w:val="24"/>
              </w:rPr>
              <w:t>时间：</w:t>
            </w:r>
            <w:r w:rsidRPr="00EA6E77">
              <w:rPr>
                <w:rFonts w:ascii="仿宋_GB2312" w:eastAsia="仿宋_GB2312"/>
                <w:sz w:val="24"/>
              </w:rPr>
              <w:t xml:space="preserve">      </w:t>
            </w:r>
            <w:r w:rsidRPr="00EA6E77">
              <w:rPr>
                <w:rFonts w:ascii="仿宋_GB2312" w:eastAsia="仿宋_GB2312" w:hint="eastAsia"/>
                <w:sz w:val="24"/>
              </w:rPr>
              <w:t>年</w:t>
            </w:r>
            <w:r w:rsidRPr="00EA6E77">
              <w:rPr>
                <w:rFonts w:ascii="仿宋_GB2312" w:eastAsia="仿宋_GB2312"/>
                <w:sz w:val="24"/>
              </w:rPr>
              <w:t xml:space="preserve">      </w:t>
            </w:r>
            <w:r w:rsidRPr="00EA6E77">
              <w:rPr>
                <w:rFonts w:ascii="仿宋_GB2312" w:eastAsia="仿宋_GB2312" w:hint="eastAsia"/>
                <w:sz w:val="24"/>
              </w:rPr>
              <w:t>月</w:t>
            </w:r>
            <w:r w:rsidRPr="00EA6E77">
              <w:rPr>
                <w:rFonts w:ascii="仿宋_GB2312" w:eastAsia="仿宋_GB2312"/>
                <w:sz w:val="24"/>
              </w:rPr>
              <w:t xml:space="preserve">      </w:t>
            </w:r>
            <w:r w:rsidRPr="00EA6E77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C96FF9" w:rsidRPr="00EA6E77" w:rsidTr="00425EB7">
        <w:trPr>
          <w:trHeight w:val="756"/>
        </w:trPr>
        <w:tc>
          <w:tcPr>
            <w:tcW w:w="738" w:type="dxa"/>
            <w:gridSpan w:val="2"/>
            <w:vAlign w:val="center"/>
          </w:tcPr>
          <w:p w:rsidR="00C96FF9" w:rsidRPr="00EA6E77" w:rsidRDefault="00C96FF9" w:rsidP="007463D3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A6E77">
              <w:rPr>
                <w:rFonts w:ascii="仿宋_GB2312" w:eastAsia="仿宋_GB2312" w:hint="eastAsia"/>
                <w:sz w:val="24"/>
              </w:rPr>
              <w:t>提示</w:t>
            </w:r>
          </w:p>
        </w:tc>
        <w:tc>
          <w:tcPr>
            <w:tcW w:w="9009" w:type="dxa"/>
            <w:gridSpan w:val="10"/>
          </w:tcPr>
          <w:p w:rsidR="00C96FF9" w:rsidRPr="00EA6E77" w:rsidRDefault="00C96FF9" w:rsidP="00C96FF9">
            <w:pPr>
              <w:ind w:firstLineChars="200" w:firstLine="31680"/>
              <w:rPr>
                <w:rFonts w:ascii="仿宋_GB2312" w:eastAsia="仿宋_GB2312" w:hAnsi="宋体"/>
                <w:sz w:val="24"/>
                <w:szCs w:val="30"/>
              </w:rPr>
            </w:pPr>
          </w:p>
          <w:p w:rsidR="00C96FF9" w:rsidRPr="00EA6E77" w:rsidRDefault="00C96FF9" w:rsidP="00C96FF9">
            <w:pPr>
              <w:ind w:firstLineChars="200" w:firstLine="31680"/>
              <w:rPr>
                <w:rFonts w:ascii="仿宋_GB2312" w:eastAsia="仿宋_GB2312" w:hAnsi="宋体"/>
                <w:sz w:val="24"/>
                <w:szCs w:val="30"/>
              </w:rPr>
            </w:pPr>
          </w:p>
        </w:tc>
      </w:tr>
    </w:tbl>
    <w:p w:rsidR="00C96FF9" w:rsidRDefault="00C96FF9" w:rsidP="00B46859">
      <w:pPr>
        <w:spacing w:line="240" w:lineRule="exact"/>
        <w:jc w:val="center"/>
        <w:rPr>
          <w:b/>
          <w:sz w:val="44"/>
        </w:rPr>
      </w:pPr>
    </w:p>
    <w:p w:rsidR="00C96FF9" w:rsidRPr="00B46859" w:rsidRDefault="00C96FF9" w:rsidP="00B46859">
      <w:pPr>
        <w:rPr>
          <w:rFonts w:ascii="华文楷体" w:eastAsia="华文楷体" w:hAnsi="华文楷体"/>
          <w:b/>
        </w:rPr>
      </w:pPr>
      <w:r>
        <w:t xml:space="preserve">                                                                                                                  </w:t>
      </w:r>
      <w:r>
        <w:rPr>
          <w:rFonts w:ascii="华文楷体" w:eastAsia="华文楷体" w:hAnsi="华文楷体" w:hint="eastAsia"/>
          <w:b/>
        </w:rPr>
        <w:t>青海省通用航空集团有限公司</w:t>
      </w:r>
    </w:p>
    <w:sectPr w:rsidR="00C96FF9" w:rsidRPr="00B46859" w:rsidSect="00363D7C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FF9" w:rsidRDefault="00C96FF9" w:rsidP="0023082B">
      <w:r>
        <w:separator/>
      </w:r>
    </w:p>
  </w:endnote>
  <w:endnote w:type="continuationSeparator" w:id="0">
    <w:p w:rsidR="00C96FF9" w:rsidRDefault="00C96FF9" w:rsidP="00230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FF9" w:rsidRDefault="00C96FF9" w:rsidP="0023082B">
      <w:r>
        <w:separator/>
      </w:r>
    </w:p>
  </w:footnote>
  <w:footnote w:type="continuationSeparator" w:id="0">
    <w:p w:rsidR="00C96FF9" w:rsidRDefault="00C96FF9" w:rsidP="002308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E3A1A5C"/>
    <w:multiLevelType w:val="hybridMultilevel"/>
    <w:tmpl w:val="B588B51A"/>
    <w:lvl w:ilvl="0" w:tplc="76EE1C0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F095B3F"/>
    <w:multiLevelType w:val="hybridMultilevel"/>
    <w:tmpl w:val="8794E3DC"/>
    <w:lvl w:ilvl="0" w:tplc="06986308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2FB"/>
    <w:rsid w:val="00020C3B"/>
    <w:rsid w:val="000304C7"/>
    <w:rsid w:val="00085EAA"/>
    <w:rsid w:val="000A1C46"/>
    <w:rsid w:val="000A2F87"/>
    <w:rsid w:val="000A38D4"/>
    <w:rsid w:val="000B6EE4"/>
    <w:rsid w:val="000C176A"/>
    <w:rsid w:val="000C6CEC"/>
    <w:rsid w:val="000D2A5F"/>
    <w:rsid w:val="000E5128"/>
    <w:rsid w:val="000F52E7"/>
    <w:rsid w:val="00125BB1"/>
    <w:rsid w:val="001265ED"/>
    <w:rsid w:val="00132E15"/>
    <w:rsid w:val="00133ABA"/>
    <w:rsid w:val="00136D14"/>
    <w:rsid w:val="00156708"/>
    <w:rsid w:val="001649AE"/>
    <w:rsid w:val="00177CA0"/>
    <w:rsid w:val="001A0151"/>
    <w:rsid w:val="001A70A4"/>
    <w:rsid w:val="001B76C0"/>
    <w:rsid w:val="001E4400"/>
    <w:rsid w:val="00214A68"/>
    <w:rsid w:val="0023082B"/>
    <w:rsid w:val="0023773C"/>
    <w:rsid w:val="002430F9"/>
    <w:rsid w:val="0026785A"/>
    <w:rsid w:val="0027338F"/>
    <w:rsid w:val="002749B1"/>
    <w:rsid w:val="00282C16"/>
    <w:rsid w:val="002A6BA5"/>
    <w:rsid w:val="002C3059"/>
    <w:rsid w:val="002C47D2"/>
    <w:rsid w:val="00306343"/>
    <w:rsid w:val="00321581"/>
    <w:rsid w:val="00323B43"/>
    <w:rsid w:val="003525D4"/>
    <w:rsid w:val="00352A47"/>
    <w:rsid w:val="00354631"/>
    <w:rsid w:val="00363D7C"/>
    <w:rsid w:val="00385700"/>
    <w:rsid w:val="00396BBB"/>
    <w:rsid w:val="003A1076"/>
    <w:rsid w:val="003B169A"/>
    <w:rsid w:val="003B56E2"/>
    <w:rsid w:val="003D37D8"/>
    <w:rsid w:val="003D5296"/>
    <w:rsid w:val="003E0F14"/>
    <w:rsid w:val="003E3B2E"/>
    <w:rsid w:val="003F7C44"/>
    <w:rsid w:val="00422C69"/>
    <w:rsid w:val="00425EB7"/>
    <w:rsid w:val="004358AB"/>
    <w:rsid w:val="004402FB"/>
    <w:rsid w:val="004410F5"/>
    <w:rsid w:val="00441607"/>
    <w:rsid w:val="004533CF"/>
    <w:rsid w:val="00460A39"/>
    <w:rsid w:val="0046599E"/>
    <w:rsid w:val="00477C91"/>
    <w:rsid w:val="00477E2B"/>
    <w:rsid w:val="00490193"/>
    <w:rsid w:val="00492E12"/>
    <w:rsid w:val="004A0105"/>
    <w:rsid w:val="004A3C79"/>
    <w:rsid w:val="004C7627"/>
    <w:rsid w:val="00513166"/>
    <w:rsid w:val="00514204"/>
    <w:rsid w:val="00517934"/>
    <w:rsid w:val="00521A77"/>
    <w:rsid w:val="005365C9"/>
    <w:rsid w:val="00536E1B"/>
    <w:rsid w:val="0054043A"/>
    <w:rsid w:val="00545E47"/>
    <w:rsid w:val="00550C39"/>
    <w:rsid w:val="00553F9C"/>
    <w:rsid w:val="005669E5"/>
    <w:rsid w:val="00574D1A"/>
    <w:rsid w:val="00577A3E"/>
    <w:rsid w:val="005C2D0E"/>
    <w:rsid w:val="005E710F"/>
    <w:rsid w:val="00614A4A"/>
    <w:rsid w:val="00615379"/>
    <w:rsid w:val="00620E75"/>
    <w:rsid w:val="00625448"/>
    <w:rsid w:val="00637BAB"/>
    <w:rsid w:val="00641735"/>
    <w:rsid w:val="00683702"/>
    <w:rsid w:val="00693D06"/>
    <w:rsid w:val="006C1003"/>
    <w:rsid w:val="006D19A1"/>
    <w:rsid w:val="007108B0"/>
    <w:rsid w:val="00716A0A"/>
    <w:rsid w:val="00724ACC"/>
    <w:rsid w:val="007365E4"/>
    <w:rsid w:val="007430CC"/>
    <w:rsid w:val="007463D3"/>
    <w:rsid w:val="00751860"/>
    <w:rsid w:val="00774C08"/>
    <w:rsid w:val="007F552A"/>
    <w:rsid w:val="00854348"/>
    <w:rsid w:val="008579EF"/>
    <w:rsid w:val="008608D1"/>
    <w:rsid w:val="00861EE5"/>
    <w:rsid w:val="008644E0"/>
    <w:rsid w:val="0087213B"/>
    <w:rsid w:val="008816DB"/>
    <w:rsid w:val="0088721F"/>
    <w:rsid w:val="008B2055"/>
    <w:rsid w:val="008B7726"/>
    <w:rsid w:val="008E2999"/>
    <w:rsid w:val="009013BB"/>
    <w:rsid w:val="0094343F"/>
    <w:rsid w:val="00962089"/>
    <w:rsid w:val="009C1E38"/>
    <w:rsid w:val="009C3072"/>
    <w:rsid w:val="009D0A05"/>
    <w:rsid w:val="00A04B3C"/>
    <w:rsid w:val="00A27390"/>
    <w:rsid w:val="00A31AF1"/>
    <w:rsid w:val="00A50CD7"/>
    <w:rsid w:val="00A70165"/>
    <w:rsid w:val="00A862FF"/>
    <w:rsid w:val="00A960F6"/>
    <w:rsid w:val="00A97840"/>
    <w:rsid w:val="00AB166E"/>
    <w:rsid w:val="00AB6F6D"/>
    <w:rsid w:val="00AD4D42"/>
    <w:rsid w:val="00AF68B5"/>
    <w:rsid w:val="00B025E1"/>
    <w:rsid w:val="00B33515"/>
    <w:rsid w:val="00B46859"/>
    <w:rsid w:val="00B7585B"/>
    <w:rsid w:val="00B75D84"/>
    <w:rsid w:val="00B77B10"/>
    <w:rsid w:val="00BB1782"/>
    <w:rsid w:val="00BC0691"/>
    <w:rsid w:val="00BC4185"/>
    <w:rsid w:val="00BE00E8"/>
    <w:rsid w:val="00BE0472"/>
    <w:rsid w:val="00C127CD"/>
    <w:rsid w:val="00C36B2C"/>
    <w:rsid w:val="00C434CE"/>
    <w:rsid w:val="00C44FB8"/>
    <w:rsid w:val="00C62588"/>
    <w:rsid w:val="00C8339D"/>
    <w:rsid w:val="00C85027"/>
    <w:rsid w:val="00C96FF9"/>
    <w:rsid w:val="00CA01D4"/>
    <w:rsid w:val="00CB45CE"/>
    <w:rsid w:val="00D1435F"/>
    <w:rsid w:val="00D6463F"/>
    <w:rsid w:val="00D73C5C"/>
    <w:rsid w:val="00DA0AA7"/>
    <w:rsid w:val="00DC7C1B"/>
    <w:rsid w:val="00DD2403"/>
    <w:rsid w:val="00DE0216"/>
    <w:rsid w:val="00DF0B96"/>
    <w:rsid w:val="00DF4AF8"/>
    <w:rsid w:val="00E52F37"/>
    <w:rsid w:val="00E71FEA"/>
    <w:rsid w:val="00E836D8"/>
    <w:rsid w:val="00E9717A"/>
    <w:rsid w:val="00EA06C2"/>
    <w:rsid w:val="00EA1B57"/>
    <w:rsid w:val="00EA6E77"/>
    <w:rsid w:val="00EB6873"/>
    <w:rsid w:val="00EE0898"/>
    <w:rsid w:val="00EE66E1"/>
    <w:rsid w:val="00F0766F"/>
    <w:rsid w:val="00F22625"/>
    <w:rsid w:val="00F3356B"/>
    <w:rsid w:val="00F65CBD"/>
    <w:rsid w:val="00F91FB4"/>
    <w:rsid w:val="00FA7846"/>
    <w:rsid w:val="00FC3613"/>
    <w:rsid w:val="00FD4FC3"/>
    <w:rsid w:val="00FD5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77"/>
    <w:pPr>
      <w:widowControl w:val="0"/>
      <w:jc w:val="both"/>
    </w:pPr>
    <w:rPr>
      <w:rFonts w:eastAsia="宋体"/>
    </w:rPr>
  </w:style>
  <w:style w:type="paragraph" w:styleId="Heading2">
    <w:name w:val="heading 2"/>
    <w:basedOn w:val="Normal"/>
    <w:link w:val="Heading2Char"/>
    <w:uiPriority w:val="99"/>
    <w:qFormat/>
    <w:rsid w:val="00CB45CE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B45CE"/>
    <w:rPr>
      <w:rFonts w:ascii="宋体" w:eastAsia="宋体" w:hAnsi="宋体" w:cs="宋体"/>
      <w:b/>
      <w:bCs/>
      <w:sz w:val="36"/>
      <w:szCs w:val="36"/>
    </w:rPr>
  </w:style>
  <w:style w:type="paragraph" w:styleId="ListParagraph">
    <w:name w:val="List Paragraph"/>
    <w:basedOn w:val="Normal"/>
    <w:uiPriority w:val="99"/>
    <w:qFormat/>
    <w:rsid w:val="004402FB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styleId="Header">
    <w:name w:val="header"/>
    <w:basedOn w:val="Normal"/>
    <w:link w:val="HeaderChar"/>
    <w:uiPriority w:val="99"/>
    <w:semiHidden/>
    <w:rsid w:val="0023082B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3082B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3082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3082B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4A01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A0105"/>
    <w:rPr>
      <w:rFonts w:cs="Times New Roman"/>
    </w:rPr>
  </w:style>
  <w:style w:type="character" w:styleId="Hyperlink">
    <w:name w:val="Hyperlink"/>
    <w:basedOn w:val="DefaultParagraphFont"/>
    <w:uiPriority w:val="99"/>
    <w:rsid w:val="004A0105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4A0105"/>
    <w:rPr>
      <w:rFonts w:cs="Times New Roman"/>
      <w:b/>
      <w:bCs/>
    </w:rPr>
  </w:style>
  <w:style w:type="paragraph" w:customStyle="1" w:styleId="1">
    <w:name w:val="列出段落1"/>
    <w:basedOn w:val="Normal"/>
    <w:uiPriority w:val="99"/>
    <w:rsid w:val="00B46859"/>
    <w:pPr>
      <w:ind w:firstLineChars="200" w:firstLine="420"/>
    </w:pPr>
    <w:rPr>
      <w:rFonts w:ascii="Times New Roman" w:hAnsi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2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67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12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267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  <w:divsChild>
                        <w:div w:id="57312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96</Words>
  <Characters>553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青海省通用航空集团有限公司应聘报名表</dc:title>
  <dc:subject/>
  <dc:creator>admin</dc:creator>
  <cp:keywords/>
  <dc:description/>
  <cp:lastModifiedBy>AutoBVT</cp:lastModifiedBy>
  <cp:revision>2</cp:revision>
  <cp:lastPrinted>2018-03-12T06:24:00Z</cp:lastPrinted>
  <dcterms:created xsi:type="dcterms:W3CDTF">2018-03-12T07:52:00Z</dcterms:created>
  <dcterms:modified xsi:type="dcterms:W3CDTF">2018-03-12T07:52:00Z</dcterms:modified>
</cp:coreProperties>
</file>